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03D" w:rsidRPr="00203244" w:rsidRDefault="00DF003D" w:rsidP="00DF003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3"/>
          <w:rFonts w:ascii="Arial" w:hAnsi="Arial"/>
          <w:b/>
          <w:bCs/>
        </w:rPr>
        <w:footnoteReference w:id="1"/>
      </w:r>
    </w:p>
    <w:p w:rsidR="00DF003D" w:rsidRPr="002007FF" w:rsidRDefault="00DF003D" w:rsidP="00DF003D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для участия в </w:t>
      </w:r>
      <w:r w:rsidR="00DF4F1B">
        <w:rPr>
          <w:rFonts w:ascii="Arial" w:hAnsi="Arial" w:cs="Arial"/>
          <w:b/>
          <w:bCs/>
        </w:rPr>
        <w:t>реализации невостребованных МТР</w:t>
      </w:r>
    </w:p>
    <w:p w:rsidR="00DF003D" w:rsidRPr="002007FF" w:rsidRDefault="00DF003D" w:rsidP="00DF003D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</w:t>
      </w:r>
      <w:r w:rsidR="00DF4F1B">
        <w:rPr>
          <w:rFonts w:ascii="Arial" w:hAnsi="Arial" w:cs="Arial"/>
          <w:b/>
          <w:bCs/>
        </w:rPr>
        <w:t>окупателем по запросу ООО «</w:t>
      </w:r>
      <w:bookmarkStart w:id="0" w:name="_GoBack"/>
      <w:bookmarkEnd w:id="0"/>
      <w:proofErr w:type="spellStart"/>
      <w:r w:rsidR="00F842ED" w:rsidRPr="00F842ED">
        <w:rPr>
          <w:rFonts w:ascii="Arial" w:hAnsi="Arial" w:cs="Arial"/>
          <w:b/>
          <w:bCs/>
          <w:highlight w:val="yellow"/>
        </w:rPr>
        <w:t>ххх</w:t>
      </w:r>
      <w:proofErr w:type="spellEnd"/>
      <w:r w:rsidR="00DF4F1B">
        <w:rPr>
          <w:rFonts w:ascii="Arial" w:hAnsi="Arial" w:cs="Arial"/>
          <w:b/>
          <w:bCs/>
        </w:rPr>
        <w:t>»</w:t>
      </w:r>
    </w:p>
    <w:p w:rsidR="00DF003D" w:rsidRPr="00203244" w:rsidRDefault="00DF003D" w:rsidP="00DF003D"/>
    <w:p w:rsidR="00DF003D" w:rsidRPr="005674DD" w:rsidRDefault="00DF003D" w:rsidP="00DF003D">
      <w:pPr>
        <w:pStyle w:val="a4"/>
        <w:numPr>
          <w:ilvl w:val="0"/>
          <w:numId w:val="3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="00DF4F1B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DF003D" w:rsidRPr="005674DD" w:rsidRDefault="00DF003D" w:rsidP="00DF003D">
      <w:pPr>
        <w:pStyle w:val="a4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DF003D" w:rsidRPr="005674DD" w:rsidRDefault="00DF003D" w:rsidP="00DF003D">
      <w:pPr>
        <w:pStyle w:val="a4"/>
        <w:numPr>
          <w:ilvl w:val="0"/>
          <w:numId w:val="3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</w:t>
      </w:r>
      <w:r w:rsidR="00DF4F1B">
        <w:rPr>
          <w:sz w:val="22"/>
          <w:szCs w:val="22"/>
        </w:rPr>
        <w:t>окупателя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DF003D" w:rsidRPr="00DC6524" w:rsidTr="006F7EBC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F003D" w:rsidRPr="00DC6524" w:rsidRDefault="00DF003D" w:rsidP="006F7EBC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F003D" w:rsidRPr="00DC6524" w:rsidRDefault="00DF003D" w:rsidP="006F7EBC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F003D" w:rsidRPr="00DC6524" w:rsidRDefault="00DF003D" w:rsidP="006F7EBC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F003D" w:rsidRPr="00DC6524" w:rsidRDefault="00DF003D" w:rsidP="006F7EBC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DF003D" w:rsidRPr="005674DD" w:rsidTr="006F7EBC">
        <w:tc>
          <w:tcPr>
            <w:tcW w:w="693" w:type="dxa"/>
            <w:tcBorders>
              <w:top w:val="single" w:sz="12" w:space="0" w:color="auto"/>
            </w:tcBorders>
          </w:tcPr>
          <w:p w:rsidR="00DF003D" w:rsidRPr="005674DD" w:rsidRDefault="00DF003D" w:rsidP="006F7EBC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DF003D" w:rsidRPr="005674DD" w:rsidRDefault="00DF003D" w:rsidP="006F7EBC"/>
        </w:tc>
        <w:tc>
          <w:tcPr>
            <w:tcW w:w="5044" w:type="dxa"/>
            <w:tcBorders>
              <w:top w:val="single" w:sz="12" w:space="0" w:color="auto"/>
            </w:tcBorders>
          </w:tcPr>
          <w:p w:rsidR="00DF003D" w:rsidRPr="005674DD" w:rsidRDefault="00DF003D" w:rsidP="006F7EBC"/>
        </w:tc>
        <w:tc>
          <w:tcPr>
            <w:tcW w:w="2324" w:type="dxa"/>
            <w:tcBorders>
              <w:top w:val="single" w:sz="12" w:space="0" w:color="auto"/>
            </w:tcBorders>
          </w:tcPr>
          <w:p w:rsidR="00DF003D" w:rsidRPr="005674DD" w:rsidRDefault="00DF003D" w:rsidP="006F7EBC"/>
        </w:tc>
      </w:tr>
      <w:tr w:rsidR="00DF003D" w:rsidRPr="005674DD" w:rsidTr="006F7EBC">
        <w:tc>
          <w:tcPr>
            <w:tcW w:w="693" w:type="dxa"/>
          </w:tcPr>
          <w:p w:rsidR="00DF003D" w:rsidRPr="005674DD" w:rsidRDefault="00DF003D" w:rsidP="006F7EBC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DF003D" w:rsidRPr="005674DD" w:rsidRDefault="00DF003D" w:rsidP="006F7EBC"/>
        </w:tc>
        <w:tc>
          <w:tcPr>
            <w:tcW w:w="5044" w:type="dxa"/>
          </w:tcPr>
          <w:p w:rsidR="00DF003D" w:rsidRPr="005674DD" w:rsidRDefault="00DF003D" w:rsidP="006F7EBC"/>
        </w:tc>
        <w:tc>
          <w:tcPr>
            <w:tcW w:w="2324" w:type="dxa"/>
          </w:tcPr>
          <w:p w:rsidR="00DF003D" w:rsidRPr="005674DD" w:rsidRDefault="00DF003D" w:rsidP="006F7EBC"/>
        </w:tc>
      </w:tr>
      <w:tr w:rsidR="00DF003D" w:rsidRPr="005674DD" w:rsidTr="006F7EBC">
        <w:tc>
          <w:tcPr>
            <w:tcW w:w="693" w:type="dxa"/>
          </w:tcPr>
          <w:p w:rsidR="00DF003D" w:rsidRPr="005674DD" w:rsidRDefault="00DF003D" w:rsidP="006F7EBC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DF003D" w:rsidRPr="005674DD" w:rsidRDefault="00DF003D" w:rsidP="006F7EBC"/>
        </w:tc>
        <w:tc>
          <w:tcPr>
            <w:tcW w:w="5044" w:type="dxa"/>
          </w:tcPr>
          <w:p w:rsidR="00DF003D" w:rsidRPr="005674DD" w:rsidRDefault="00DF003D" w:rsidP="006F7EBC"/>
        </w:tc>
        <w:tc>
          <w:tcPr>
            <w:tcW w:w="2324" w:type="dxa"/>
          </w:tcPr>
          <w:p w:rsidR="00DF003D" w:rsidRPr="005674DD" w:rsidRDefault="00DF003D" w:rsidP="006F7EBC"/>
        </w:tc>
      </w:tr>
    </w:tbl>
    <w:p w:rsidR="00DF003D" w:rsidRPr="005674DD" w:rsidRDefault="00DF003D" w:rsidP="00DF003D">
      <w:pPr>
        <w:pStyle w:val="a4"/>
        <w:spacing w:line="276" w:lineRule="auto"/>
        <w:ind w:left="0"/>
        <w:rPr>
          <w:bCs/>
          <w:sz w:val="22"/>
          <w:szCs w:val="22"/>
        </w:rPr>
      </w:pPr>
    </w:p>
    <w:p w:rsidR="00DF003D" w:rsidRPr="005674DD" w:rsidRDefault="00DF003D" w:rsidP="00DF003D">
      <w:pPr>
        <w:pStyle w:val="a4"/>
        <w:numPr>
          <w:ilvl w:val="0"/>
          <w:numId w:val="3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DF003D" w:rsidRPr="00E30FF2" w:rsidRDefault="00DF003D" w:rsidP="00DF003D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DF003D" w:rsidRPr="00E30FF2" w:rsidRDefault="00DF003D" w:rsidP="00DF003D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DF003D" w:rsidRPr="00E30FF2" w:rsidRDefault="00DF003D" w:rsidP="00DF003D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DF003D" w:rsidRPr="00E30FF2" w:rsidRDefault="00DF003D" w:rsidP="00DF003D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DF003D" w:rsidRPr="00E30FF2" w:rsidRDefault="00DF003D" w:rsidP="00DF003D">
      <w:pPr>
        <w:pStyle w:val="a4"/>
        <w:numPr>
          <w:ilvl w:val="0"/>
          <w:numId w:val="3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DF003D" w:rsidRPr="00E30FF2" w:rsidRDefault="00DF4F1B" w:rsidP="00DF003D">
      <w:pPr>
        <w:pStyle w:val="a4"/>
        <w:numPr>
          <w:ilvl w:val="0"/>
          <w:numId w:val="3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>Руководитель Покупателя</w:t>
      </w:r>
      <w:r w:rsidR="00DF003D" w:rsidRPr="00E30FF2">
        <w:rPr>
          <w:sz w:val="22"/>
          <w:szCs w:val="22"/>
        </w:rPr>
        <w:t xml:space="preserve"> </w:t>
      </w:r>
      <w:r w:rsidR="00DF003D"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="00DF003D" w:rsidRPr="00E30FF2">
        <w:rPr>
          <w:iCs/>
          <w:color w:val="333399"/>
          <w:sz w:val="22"/>
          <w:szCs w:val="22"/>
        </w:rPr>
        <w:t>:</w:t>
      </w:r>
    </w:p>
    <w:p w:rsidR="00DF003D" w:rsidRPr="00E30FF2" w:rsidRDefault="00DF003D" w:rsidP="00DF003D">
      <w:pPr>
        <w:pStyle w:val="a4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DF003D" w:rsidRPr="00E30FF2" w:rsidRDefault="00DF003D" w:rsidP="00DF003D">
      <w:pPr>
        <w:pStyle w:val="a4"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DF003D" w:rsidRPr="00E30FF2" w:rsidRDefault="00DF003D" w:rsidP="00DF003D">
      <w:pPr>
        <w:pStyle w:val="a4"/>
        <w:numPr>
          <w:ilvl w:val="0"/>
          <w:numId w:val="3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DF003D" w:rsidRPr="005674DD" w:rsidRDefault="00DF003D" w:rsidP="00DF003D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DF003D" w:rsidRPr="001A011E" w:rsidRDefault="00DF003D" w:rsidP="00DF003D">
      <w:pPr>
        <w:pStyle w:val="a4"/>
        <w:keepNext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DF003D" w:rsidRPr="005674DD" w:rsidRDefault="00DF003D" w:rsidP="00DF003D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DF003D" w:rsidRPr="005674DD" w:rsidRDefault="00DF003D" w:rsidP="00DF003D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DF003D" w:rsidRPr="005674DD" w:rsidRDefault="00DF003D" w:rsidP="00DF003D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DF003D" w:rsidRPr="005674DD" w:rsidRDefault="00DF003D" w:rsidP="00DF003D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DF003D" w:rsidRPr="005674DD" w:rsidRDefault="00DF003D" w:rsidP="00DF003D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DF003D" w:rsidRPr="005674DD" w:rsidRDefault="00DF003D" w:rsidP="00DF003D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DF003D" w:rsidRPr="005674DD" w:rsidRDefault="00DF003D" w:rsidP="00DF003D">
      <w:pPr>
        <w:ind w:left="709"/>
        <w:rPr>
          <w:szCs w:val="22"/>
        </w:rPr>
      </w:pPr>
      <w:r>
        <w:rPr>
          <w:szCs w:val="22"/>
        </w:rPr>
        <w:t>Официальный веб-сайт По</w:t>
      </w:r>
      <w:r w:rsidR="00DF4F1B">
        <w:rPr>
          <w:szCs w:val="22"/>
        </w:rPr>
        <w:t>купателя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DF003D" w:rsidRPr="005674DD" w:rsidRDefault="00DF003D" w:rsidP="00DF003D">
      <w:pPr>
        <w:pStyle w:val="a4"/>
        <w:keepNext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242"/>
        <w:gridCol w:w="1782"/>
        <w:gridCol w:w="1810"/>
      </w:tblGrid>
      <w:tr w:rsidR="00DF003D" w:rsidRPr="00203244" w:rsidTr="006F7EBC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DF003D" w:rsidRPr="00203244" w:rsidRDefault="00DF003D" w:rsidP="006F7EBC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DF003D" w:rsidRPr="00203244" w:rsidRDefault="00DF003D" w:rsidP="006F7EBC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</w:t>
            </w:r>
            <w:r w:rsidR="007D07ED">
              <w:rPr>
                <w:rFonts w:ascii="Arial" w:hAnsi="Arial" w:cs="Arial"/>
                <w:b/>
                <w:caps/>
                <w:sz w:val="16"/>
                <w:szCs w:val="16"/>
              </w:rPr>
              <w:t>КУПАТЕЛЯ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DF003D" w:rsidRPr="00203244" w:rsidRDefault="00DF003D" w:rsidP="006F7EBC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DF003D" w:rsidRPr="00203244" w:rsidRDefault="00DF003D" w:rsidP="006F7EBC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F003D" w:rsidRPr="00203244" w:rsidRDefault="00DF003D" w:rsidP="006F7EBC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DF003D" w:rsidRPr="00203244" w:rsidTr="006F7EBC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DF003D" w:rsidRPr="00203244" w:rsidRDefault="00DF003D" w:rsidP="006F7EBC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DF003D" w:rsidRPr="00203244" w:rsidRDefault="00DF003D" w:rsidP="006F7EBC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DF003D" w:rsidRPr="00203244" w:rsidRDefault="00DF003D" w:rsidP="006F7EBC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DF003D" w:rsidRPr="00203244" w:rsidRDefault="00DF003D" w:rsidP="006F7EBC">
            <w:pPr>
              <w:rPr>
                <w:sz w:val="20"/>
                <w:szCs w:val="20"/>
              </w:rPr>
            </w:pPr>
          </w:p>
        </w:tc>
      </w:tr>
      <w:tr w:rsidR="00DF003D" w:rsidRPr="00203244" w:rsidTr="006F7EBC">
        <w:tc>
          <w:tcPr>
            <w:tcW w:w="255" w:type="pct"/>
            <w:tcBorders>
              <w:left w:val="single" w:sz="12" w:space="0" w:color="auto"/>
            </w:tcBorders>
          </w:tcPr>
          <w:p w:rsidR="00DF003D" w:rsidRPr="00203244" w:rsidRDefault="00DF003D" w:rsidP="006F7EBC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DF003D" w:rsidRPr="00203244" w:rsidRDefault="00DF003D" w:rsidP="006F7EBC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DF003D" w:rsidRPr="00203244" w:rsidRDefault="00DF003D" w:rsidP="006F7EBC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DF003D" w:rsidRPr="00203244" w:rsidRDefault="00DF003D" w:rsidP="006F7EBC">
            <w:pPr>
              <w:rPr>
                <w:sz w:val="20"/>
                <w:szCs w:val="20"/>
              </w:rPr>
            </w:pPr>
          </w:p>
        </w:tc>
      </w:tr>
      <w:tr w:rsidR="00DF003D" w:rsidRPr="00203244" w:rsidTr="006F7EBC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DF003D" w:rsidRPr="00203244" w:rsidRDefault="00DF003D" w:rsidP="006F7EBC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DF003D" w:rsidRPr="00203244" w:rsidRDefault="00DF003D" w:rsidP="006F7EBC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DF003D" w:rsidRPr="00203244" w:rsidRDefault="00DF003D" w:rsidP="006F7EBC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DF003D" w:rsidRPr="00203244" w:rsidRDefault="00DF003D" w:rsidP="006F7EBC">
            <w:pPr>
              <w:rPr>
                <w:sz w:val="20"/>
                <w:szCs w:val="20"/>
              </w:rPr>
            </w:pPr>
          </w:p>
        </w:tc>
      </w:tr>
    </w:tbl>
    <w:p w:rsidR="00DF003D" w:rsidRPr="00203244" w:rsidRDefault="00DF003D" w:rsidP="00DF003D">
      <w:pPr>
        <w:rPr>
          <w:rFonts w:ascii="Arial" w:hAnsi="Arial" w:cs="Arial"/>
          <w:sz w:val="20"/>
          <w:szCs w:val="20"/>
        </w:rPr>
      </w:pPr>
    </w:p>
    <w:p w:rsidR="00DF003D" w:rsidRPr="005674DD" w:rsidRDefault="00DF003D" w:rsidP="00DF003D">
      <w:pPr>
        <w:pStyle w:val="a4"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DF003D" w:rsidRPr="005674DD" w:rsidRDefault="00DF003D" w:rsidP="00DF003D">
      <w:pPr>
        <w:pStyle w:val="a4"/>
        <w:numPr>
          <w:ilvl w:val="0"/>
          <w:numId w:val="3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lastRenderedPageBreak/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>/ членах коллегиального исполнительного органа или главного бухгалтера по</w:t>
      </w:r>
      <w:r w:rsidR="00DF4F1B">
        <w:rPr>
          <w:sz w:val="22"/>
        </w:rPr>
        <w:t>купателя</w:t>
      </w:r>
      <w:r w:rsidRPr="005674DD">
        <w:rPr>
          <w:sz w:val="22"/>
        </w:rPr>
        <w:t xml:space="preserve">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9"/>
        <w:gridCol w:w="2952"/>
        <w:gridCol w:w="3454"/>
      </w:tblGrid>
      <w:tr w:rsidR="00DF003D" w:rsidRPr="00203244" w:rsidTr="006F7EBC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F003D" w:rsidRDefault="00DF003D" w:rsidP="006F7EBC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DF003D" w:rsidRPr="00203244" w:rsidRDefault="00DF003D" w:rsidP="006F7EBC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F003D" w:rsidRPr="00203244" w:rsidRDefault="00DF003D" w:rsidP="006F7EBC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F003D" w:rsidRPr="00203244" w:rsidRDefault="00DF003D" w:rsidP="006F7EBC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DF003D" w:rsidRPr="00203244" w:rsidTr="006F7EBC">
        <w:tc>
          <w:tcPr>
            <w:tcW w:w="1565" w:type="pct"/>
            <w:tcBorders>
              <w:top w:val="single" w:sz="12" w:space="0" w:color="auto"/>
            </w:tcBorders>
          </w:tcPr>
          <w:p w:rsidR="00DF003D" w:rsidRPr="00203244" w:rsidRDefault="00DF003D" w:rsidP="006F7EBC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DF003D" w:rsidRPr="00203244" w:rsidRDefault="00DF003D" w:rsidP="006F7EBC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DF003D" w:rsidRPr="00203244" w:rsidRDefault="00DF003D" w:rsidP="006F7EBC">
            <w:pPr>
              <w:pStyle w:val="a4"/>
              <w:ind w:left="0"/>
              <w:rPr>
                <w:rFonts w:ascii="Arial" w:hAnsi="Arial" w:cs="Arial"/>
              </w:rPr>
            </w:pPr>
          </w:p>
        </w:tc>
      </w:tr>
      <w:tr w:rsidR="00DF003D" w:rsidRPr="00203244" w:rsidTr="006F7EBC">
        <w:tc>
          <w:tcPr>
            <w:tcW w:w="1565" w:type="pct"/>
          </w:tcPr>
          <w:p w:rsidR="00DF003D" w:rsidRPr="00203244" w:rsidRDefault="00DF003D" w:rsidP="006F7EBC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DF003D" w:rsidRPr="00203244" w:rsidRDefault="00DF003D" w:rsidP="006F7EBC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DF003D" w:rsidRPr="00203244" w:rsidRDefault="00DF003D" w:rsidP="006F7EBC">
            <w:pPr>
              <w:pStyle w:val="a4"/>
              <w:ind w:left="0"/>
              <w:rPr>
                <w:rFonts w:ascii="Arial" w:hAnsi="Arial" w:cs="Arial"/>
              </w:rPr>
            </w:pPr>
          </w:p>
        </w:tc>
      </w:tr>
    </w:tbl>
    <w:p w:rsidR="00DF003D" w:rsidRDefault="00DF003D" w:rsidP="00DF003D">
      <w:pPr>
        <w:pStyle w:val="a4"/>
        <w:spacing w:after="120" w:line="276" w:lineRule="auto"/>
        <w:ind w:left="0"/>
      </w:pPr>
    </w:p>
    <w:p w:rsidR="00DF003D" w:rsidRPr="005674DD" w:rsidRDefault="00DF003D" w:rsidP="00DF003D">
      <w:pPr>
        <w:pStyle w:val="a4"/>
        <w:numPr>
          <w:ilvl w:val="0"/>
          <w:numId w:val="3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По</w:t>
      </w:r>
      <w:r w:rsidR="007D07ED">
        <w:rPr>
          <w:sz w:val="22"/>
          <w:szCs w:val="22"/>
        </w:rPr>
        <w:t>купателя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DF003D" w:rsidRPr="00203244" w:rsidRDefault="00DF003D" w:rsidP="00DF003D">
      <w:pPr>
        <w:pStyle w:val="a4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DF003D" w:rsidRPr="005674DD" w:rsidRDefault="00DF003D" w:rsidP="00DF003D">
      <w:pPr>
        <w:pStyle w:val="a4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</w:t>
      </w:r>
      <w:r w:rsidR="00F528FB">
        <w:rPr>
          <w:sz w:val="22"/>
        </w:rPr>
        <w:t>,</w:t>
      </w:r>
      <w:r w:rsidRPr="005674DD">
        <w:rPr>
          <w:sz w:val="22"/>
        </w:rPr>
        <w:t xml:space="preserve"> на по</w:t>
      </w:r>
      <w:r w:rsidR="00DF4F1B">
        <w:rPr>
          <w:sz w:val="22"/>
        </w:rPr>
        <w:t>купку</w:t>
      </w:r>
      <w:r w:rsidRPr="005674DD">
        <w:rPr>
          <w:sz w:val="22"/>
        </w:rPr>
        <w:t xml:space="preserve"> </w:t>
      </w:r>
      <w:r>
        <w:rPr>
          <w:sz w:val="22"/>
        </w:rPr>
        <w:t>которых претендует По</w:t>
      </w:r>
      <w:r w:rsidR="00DF4F1B">
        <w:rPr>
          <w:sz w:val="22"/>
        </w:rPr>
        <w:t>купатель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DF003D" w:rsidRPr="00203244" w:rsidTr="006F7EBC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F003D" w:rsidRPr="00203244" w:rsidRDefault="00DF003D" w:rsidP="00F528FB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F003D" w:rsidRPr="00203244" w:rsidRDefault="00DF003D" w:rsidP="006F7EBC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DF003D" w:rsidRPr="00203244" w:rsidRDefault="00DF003D" w:rsidP="006F7EBC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F003D" w:rsidRPr="00203244" w:rsidRDefault="00DF003D" w:rsidP="00DF4F1B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</w:t>
            </w:r>
            <w:r w:rsidR="00DF4F1B">
              <w:rPr>
                <w:rFonts w:ascii="Arial" w:hAnsi="Arial" w:cs="Arial"/>
                <w:b/>
                <w:caps/>
                <w:sz w:val="16"/>
                <w:szCs w:val="18"/>
              </w:rPr>
              <w:t>КУПАТЕЛЯ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DF003D" w:rsidRPr="00203244" w:rsidTr="006F7EBC">
        <w:tc>
          <w:tcPr>
            <w:tcW w:w="6380" w:type="dxa"/>
            <w:tcBorders>
              <w:top w:val="single" w:sz="12" w:space="0" w:color="auto"/>
            </w:tcBorders>
          </w:tcPr>
          <w:p w:rsidR="00DF003D" w:rsidRPr="00203244" w:rsidRDefault="00DF003D" w:rsidP="006F7EB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DF003D" w:rsidRPr="00203244" w:rsidRDefault="00DF003D" w:rsidP="006F7EB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DF003D" w:rsidRPr="00203244" w:rsidRDefault="00DF003D" w:rsidP="006F7EBC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DF003D" w:rsidRPr="00203244" w:rsidTr="006F7EBC">
        <w:tc>
          <w:tcPr>
            <w:tcW w:w="6380" w:type="dxa"/>
          </w:tcPr>
          <w:p w:rsidR="00DF003D" w:rsidRPr="00203244" w:rsidRDefault="00DF003D" w:rsidP="006F7EB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DF003D" w:rsidRPr="00203244" w:rsidRDefault="00DF003D" w:rsidP="006F7EB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DF003D" w:rsidRPr="00203244" w:rsidRDefault="00DF003D" w:rsidP="006F7EBC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DF003D" w:rsidRPr="00203244" w:rsidTr="006F7EBC">
        <w:tc>
          <w:tcPr>
            <w:tcW w:w="6380" w:type="dxa"/>
          </w:tcPr>
          <w:p w:rsidR="00DF003D" w:rsidRPr="00203244" w:rsidRDefault="00DF003D" w:rsidP="006F7EB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DF003D" w:rsidRPr="00203244" w:rsidRDefault="00DF003D" w:rsidP="006F7EB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DF003D" w:rsidRPr="00203244" w:rsidRDefault="00DF003D" w:rsidP="006F7EBC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F528FB" w:rsidRDefault="00F528FB" w:rsidP="00DF003D">
      <w:pPr>
        <w:pStyle w:val="a4"/>
        <w:spacing w:line="276" w:lineRule="auto"/>
        <w:ind w:left="0"/>
        <w:rPr>
          <w:sz w:val="22"/>
          <w:szCs w:val="22"/>
        </w:rPr>
      </w:pPr>
    </w:p>
    <w:p w:rsidR="00DF003D" w:rsidRPr="005674DD" w:rsidRDefault="00DF003D" w:rsidP="00DF003D">
      <w:pPr>
        <w:pStyle w:val="a4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</w:t>
      </w:r>
      <w:r w:rsidR="00F528FB">
        <w:rPr>
          <w:sz w:val="22"/>
          <w:szCs w:val="22"/>
        </w:rPr>
        <w:t>купателя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DF003D" w:rsidRDefault="00DF003D" w:rsidP="00DF003D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>вающее специализацию По</w:t>
      </w:r>
      <w:r w:rsidR="00F528FB">
        <w:rPr>
          <w:i/>
          <w:iCs/>
          <w:color w:val="000000" w:themeColor="text1"/>
          <w:sz w:val="20"/>
          <w:szCs w:val="22"/>
        </w:rPr>
        <w:t>купателя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DF003D" w:rsidRPr="005674DD" w:rsidRDefault="00DF003D" w:rsidP="00DF003D">
      <w:pPr>
        <w:pStyle w:val="a4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>Объем выручки По</w:t>
      </w:r>
      <w:r w:rsidR="00F528FB">
        <w:rPr>
          <w:sz w:val="22"/>
        </w:rPr>
        <w:t>купателя</w:t>
      </w:r>
      <w:r w:rsidRPr="005674DD">
        <w:rPr>
          <w:sz w:val="22"/>
        </w:rPr>
        <w:t xml:space="preserve"> за последние 3 года (в тыс. рублей): </w:t>
      </w:r>
    </w:p>
    <w:p w:rsidR="00DF003D" w:rsidRPr="00203244" w:rsidRDefault="00DF003D" w:rsidP="00DF003D">
      <w:pPr>
        <w:pStyle w:val="a4"/>
        <w:widowControl w:val="0"/>
        <w:numPr>
          <w:ilvl w:val="0"/>
          <w:numId w:val="7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DF003D" w:rsidRPr="00203244" w:rsidRDefault="00DF003D" w:rsidP="00DF003D">
      <w:pPr>
        <w:pStyle w:val="a4"/>
        <w:widowControl w:val="0"/>
        <w:numPr>
          <w:ilvl w:val="0"/>
          <w:numId w:val="7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DF003D" w:rsidRPr="00203244" w:rsidRDefault="00DF003D" w:rsidP="00DF003D">
      <w:pPr>
        <w:pStyle w:val="a4"/>
        <w:numPr>
          <w:ilvl w:val="0"/>
          <w:numId w:val="6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DF003D" w:rsidRPr="00203244" w:rsidRDefault="00DF003D" w:rsidP="00DF003D">
      <w:pPr>
        <w:pStyle w:val="a4"/>
        <w:numPr>
          <w:ilvl w:val="0"/>
          <w:numId w:val="6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DF003D" w:rsidRDefault="00DF003D" w:rsidP="00DF003D">
      <w:pPr>
        <w:pStyle w:val="a4"/>
        <w:numPr>
          <w:ilvl w:val="0"/>
          <w:numId w:val="6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DF003D" w:rsidRPr="00203244" w:rsidRDefault="00DF003D" w:rsidP="00DF003D">
      <w:pPr>
        <w:pStyle w:val="a4"/>
        <w:ind w:left="0"/>
      </w:pPr>
    </w:p>
    <w:p w:rsidR="00DF003D" w:rsidRPr="00FF4D0B" w:rsidRDefault="00DF003D" w:rsidP="00DF003D">
      <w:pPr>
        <w:pStyle w:val="a4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По</w:t>
      </w:r>
      <w:r w:rsidR="00F528FB">
        <w:rPr>
          <w:sz w:val="22"/>
          <w:szCs w:val="22"/>
        </w:rPr>
        <w:t>купателя</w:t>
      </w:r>
      <w:r w:rsidRPr="00FF4D0B">
        <w:rPr>
          <w:sz w:val="22"/>
          <w:szCs w:val="22"/>
        </w:rPr>
        <w:t>:</w:t>
      </w:r>
    </w:p>
    <w:p w:rsidR="00DF003D" w:rsidRPr="00FF4D0B" w:rsidRDefault="00DF003D" w:rsidP="00DF003D">
      <w:pPr>
        <w:pStyle w:val="a4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DF003D" w:rsidRPr="00FF4D0B" w:rsidRDefault="00DF003D" w:rsidP="00DF003D">
      <w:pPr>
        <w:pStyle w:val="a4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DF003D" w:rsidRPr="00FF4D0B" w:rsidRDefault="00DF003D" w:rsidP="00DF003D">
      <w:pPr>
        <w:pStyle w:val="a4"/>
        <w:spacing w:line="276" w:lineRule="auto"/>
        <w:ind w:left="0"/>
        <w:rPr>
          <w:sz w:val="22"/>
          <w:szCs w:val="22"/>
        </w:rPr>
      </w:pPr>
    </w:p>
    <w:p w:rsidR="00DF003D" w:rsidRPr="00FF4D0B" w:rsidRDefault="00DF003D" w:rsidP="00DF003D">
      <w:pPr>
        <w:pStyle w:val="a4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</w:t>
      </w:r>
      <w:r w:rsidR="00F528FB">
        <w:rPr>
          <w:sz w:val="22"/>
          <w:szCs w:val="22"/>
        </w:rPr>
        <w:t>купателя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DF003D" w:rsidRPr="00FF4D0B" w:rsidRDefault="00DF003D" w:rsidP="00DF003D">
      <w:pPr>
        <w:pStyle w:val="a4"/>
        <w:widowControl w:val="0"/>
        <w:numPr>
          <w:ilvl w:val="0"/>
          <w:numId w:val="4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DF003D" w:rsidRPr="00FF4D0B" w:rsidRDefault="00DF003D" w:rsidP="00DF003D">
      <w:pPr>
        <w:pStyle w:val="a4"/>
        <w:rPr>
          <w:i/>
          <w:iCs/>
        </w:rPr>
      </w:pPr>
      <w:r w:rsidRPr="00FF4D0B">
        <w:rPr>
          <w:i/>
          <w:iCs/>
        </w:rPr>
        <w:lastRenderedPageBreak/>
        <w:t>(отдельно приложить Декларацию о принадлежности к субъектам малого и среднего предпринимательства).</w:t>
      </w:r>
    </w:p>
    <w:p w:rsidR="00DF003D" w:rsidRPr="00203244" w:rsidRDefault="00DF003D" w:rsidP="00DF003D">
      <w:pPr>
        <w:pStyle w:val="a4"/>
        <w:spacing w:after="200" w:line="276" w:lineRule="auto"/>
        <w:ind w:left="0"/>
      </w:pPr>
    </w:p>
    <w:p w:rsidR="00DF003D" w:rsidRPr="006476DE" w:rsidRDefault="00DF003D" w:rsidP="00DF003D">
      <w:pPr>
        <w:pStyle w:val="a4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DF003D" w:rsidRPr="00203244" w:rsidTr="006F7EBC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DF003D" w:rsidRPr="00203244" w:rsidRDefault="00DF003D" w:rsidP="006F7EBC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DF003D" w:rsidRPr="00203244" w:rsidRDefault="00DF003D" w:rsidP="006F7EBC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DF003D" w:rsidRPr="00203244" w:rsidTr="006F7EBC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DF003D" w:rsidRPr="00203244" w:rsidRDefault="00DF003D" w:rsidP="006F7EBC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DF003D" w:rsidRPr="00203244" w:rsidRDefault="00DF003D" w:rsidP="006F7EB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DF003D" w:rsidRPr="00203244" w:rsidRDefault="00DF003D" w:rsidP="006F7EB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DF003D" w:rsidRPr="00203244" w:rsidRDefault="00DF003D" w:rsidP="006F7EB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DF003D" w:rsidRPr="00203244" w:rsidRDefault="00DF003D" w:rsidP="006F7EB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F003D" w:rsidRPr="00203244" w:rsidRDefault="00DF003D" w:rsidP="006F7EB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DF003D" w:rsidRPr="00203244" w:rsidTr="006F7EBC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DF003D" w:rsidRPr="00203244" w:rsidRDefault="00DF003D" w:rsidP="00F528FB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</w:t>
            </w:r>
            <w:r w:rsidR="00F528FB">
              <w:rPr>
                <w:sz w:val="16"/>
                <w:szCs w:val="20"/>
              </w:rPr>
              <w:t>куп</w:t>
            </w:r>
            <w:r w:rsidRPr="00203244">
              <w:rPr>
                <w:sz w:val="16"/>
                <w:szCs w:val="20"/>
              </w:rPr>
              <w:t>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DF003D" w:rsidRPr="00203244" w:rsidRDefault="00DF003D" w:rsidP="006F7EBC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DF003D" w:rsidRPr="00203244" w:rsidRDefault="00DF003D" w:rsidP="00DF003D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Срыв сроков </w:t>
            </w:r>
            <w:r w:rsidR="00F528FB">
              <w:rPr>
                <w:sz w:val="16"/>
              </w:rPr>
              <w:t>вывоза</w:t>
            </w:r>
            <w:r w:rsidRPr="00203244">
              <w:rPr>
                <w:sz w:val="16"/>
              </w:rPr>
              <w:t xml:space="preserve"> МТР (1 месяц и более)</w:t>
            </w:r>
          </w:p>
          <w:p w:rsidR="00DF003D" w:rsidRPr="00203244" w:rsidRDefault="00F528FB" w:rsidP="00DF003D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>
              <w:rPr>
                <w:sz w:val="16"/>
              </w:rPr>
              <w:t>…..</w:t>
            </w:r>
          </w:p>
          <w:p w:rsidR="00DF003D" w:rsidRPr="00203244" w:rsidRDefault="00F528FB" w:rsidP="00DF003D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>
              <w:rPr>
                <w:sz w:val="16"/>
              </w:rPr>
              <w:t>…..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DF003D" w:rsidRPr="00203244" w:rsidRDefault="00DF003D" w:rsidP="006F7EBC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DF003D" w:rsidRPr="00203244" w:rsidRDefault="00DF003D" w:rsidP="006F7EBC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DF003D" w:rsidRPr="00203244" w:rsidRDefault="00DF003D" w:rsidP="00DF003D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DF003D" w:rsidRPr="00203244" w:rsidRDefault="00DF003D" w:rsidP="00DF003D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</w:t>
      </w:r>
      <w:r w:rsidR="007D07ED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купатель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может отразить свое мнение об обоснованности претензий со стороны </w:t>
      </w:r>
      <w:r w:rsidR="007D07ED">
        <w:rPr>
          <w:rFonts w:ascii="Arial" w:hAnsi="Arial" w:cs="Arial"/>
          <w:i/>
          <w:iCs/>
          <w:color w:val="000000" w:themeColor="text1"/>
          <w:sz w:val="16"/>
          <w:szCs w:val="16"/>
        </w:rPr>
        <w:t>Поставщика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.</w:t>
      </w:r>
    </w:p>
    <w:p w:rsidR="00DF003D" w:rsidRPr="00DC6524" w:rsidRDefault="00DF003D" w:rsidP="00DF003D">
      <w:pPr>
        <w:spacing w:after="200" w:line="276" w:lineRule="auto"/>
        <w:rPr>
          <w:i/>
          <w:sz w:val="20"/>
        </w:rPr>
      </w:pPr>
      <w:r>
        <w:t>19.</w:t>
      </w:r>
      <w:r>
        <w:tab/>
      </w:r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</w:t>
      </w:r>
      <w:r w:rsidR="00F528FB">
        <w:t>купателя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>
        <w:rPr>
          <w:i/>
        </w:rPr>
        <w:t>ООО «РН-Краснодарнефтегаз»</w:t>
      </w:r>
      <w:r w:rsidRPr="00973303">
        <w:rPr>
          <w:i/>
        </w:rPr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DF003D" w:rsidRPr="00203244" w:rsidTr="006F7EBC">
        <w:tc>
          <w:tcPr>
            <w:tcW w:w="2492" w:type="dxa"/>
            <w:tcBorders>
              <w:bottom w:val="single" w:sz="4" w:space="0" w:color="auto"/>
            </w:tcBorders>
          </w:tcPr>
          <w:p w:rsidR="00DF003D" w:rsidRPr="00203244" w:rsidRDefault="00DF003D" w:rsidP="006F7EBC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DF003D" w:rsidRPr="00203244" w:rsidRDefault="00DF003D" w:rsidP="006F7EBC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DF003D" w:rsidRPr="00203244" w:rsidRDefault="00DF003D" w:rsidP="006F7EBC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DF003D" w:rsidRPr="00203244" w:rsidRDefault="00DF003D" w:rsidP="006F7EBC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DF003D" w:rsidRPr="00203244" w:rsidRDefault="00DF003D" w:rsidP="006F7EBC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DF003D" w:rsidRPr="00203244" w:rsidRDefault="00DF003D" w:rsidP="006F7EBC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DF003D" w:rsidRPr="00203244" w:rsidRDefault="00DF003D" w:rsidP="006F7EBC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DF003D" w:rsidRPr="00203244" w:rsidTr="006F7EBC">
        <w:tc>
          <w:tcPr>
            <w:tcW w:w="2492" w:type="dxa"/>
            <w:tcBorders>
              <w:top w:val="single" w:sz="4" w:space="0" w:color="auto"/>
            </w:tcBorders>
          </w:tcPr>
          <w:p w:rsidR="00DF003D" w:rsidRPr="00203244" w:rsidRDefault="00DF003D" w:rsidP="006F7EBC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DF003D" w:rsidRPr="00203244" w:rsidRDefault="00DF003D" w:rsidP="006F7EBC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DF003D" w:rsidRPr="00203244" w:rsidRDefault="00DF003D" w:rsidP="006F7EBC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DF003D" w:rsidRPr="00203244" w:rsidRDefault="00DF003D" w:rsidP="006F7EBC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DF003D" w:rsidRPr="00203244" w:rsidRDefault="00DF003D" w:rsidP="006F7EBC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DF003D" w:rsidRPr="00203244" w:rsidRDefault="00DF003D" w:rsidP="006F7EBC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DF003D" w:rsidRPr="00203244" w:rsidRDefault="00DF003D" w:rsidP="006F7EBC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DF003D" w:rsidRPr="00DC6524" w:rsidRDefault="00DF003D" w:rsidP="00DF003D">
      <w:pPr>
        <w:pStyle w:val="a4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</w:t>
      </w:r>
      <w:r w:rsidR="00F528FB">
        <w:rPr>
          <w:i/>
          <w:iCs/>
          <w:color w:val="000000" w:themeColor="text1"/>
          <w:sz w:val="22"/>
          <w:szCs w:val="22"/>
        </w:rPr>
        <w:t>купателя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DF003D" w:rsidRPr="00DC6524" w:rsidRDefault="00DF003D" w:rsidP="00DF003D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DF003D" w:rsidRPr="00DC6524" w:rsidRDefault="00DF003D" w:rsidP="00DF003D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DF003D" w:rsidRPr="00DC6524" w:rsidRDefault="00DF003D" w:rsidP="00DF003D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</w:t>
      </w:r>
      <w:r w:rsidR="008E45AF">
        <w:rPr>
          <w:sz w:val="22"/>
          <w:szCs w:val="22"/>
        </w:rPr>
        <w:t>купателей</w:t>
      </w:r>
      <w:r w:rsidRPr="00DC6524">
        <w:rPr>
          <w:sz w:val="22"/>
          <w:szCs w:val="22"/>
        </w:rPr>
        <w:t xml:space="preserve">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DF003D" w:rsidRPr="00DC6524" w:rsidRDefault="00DF003D" w:rsidP="00DF003D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</w:t>
      </w:r>
      <w:r w:rsidR="008E45AF">
        <w:rPr>
          <w:sz w:val="22"/>
          <w:szCs w:val="22"/>
        </w:rPr>
        <w:t>куп</w:t>
      </w:r>
      <w:r w:rsidRPr="00DC6524">
        <w:rPr>
          <w:sz w:val="22"/>
          <w:szCs w:val="22"/>
        </w:rPr>
        <w:t xml:space="preserve">ке товаров в рамках процедур </w:t>
      </w:r>
      <w:r w:rsidR="008E45AF">
        <w:rPr>
          <w:sz w:val="22"/>
          <w:szCs w:val="22"/>
        </w:rPr>
        <w:t>реализации</w:t>
      </w:r>
      <w:r w:rsidRPr="00DC6524">
        <w:rPr>
          <w:sz w:val="22"/>
          <w:szCs w:val="22"/>
        </w:rPr>
        <w:t xml:space="preserve"> будет рассматриваться </w:t>
      </w:r>
      <w:r w:rsidR="008E45AF">
        <w:rPr>
          <w:sz w:val="22"/>
          <w:szCs w:val="22"/>
        </w:rPr>
        <w:t>Поставщиком</w:t>
      </w:r>
      <w:r w:rsidRPr="00DC6524">
        <w:rPr>
          <w:sz w:val="22"/>
          <w:szCs w:val="22"/>
        </w:rPr>
        <w:t xml:space="preserve"> (Организатором </w:t>
      </w:r>
      <w:r w:rsidR="008E45AF">
        <w:rPr>
          <w:sz w:val="22"/>
          <w:szCs w:val="22"/>
        </w:rPr>
        <w:t>постав</w:t>
      </w:r>
      <w:r w:rsidRPr="00DC6524">
        <w:rPr>
          <w:sz w:val="22"/>
          <w:szCs w:val="22"/>
        </w:rPr>
        <w:t>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DF003D" w:rsidRPr="00DC6524" w:rsidRDefault="00DF003D" w:rsidP="00DF003D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A34885">
        <w:rPr>
          <w:sz w:val="22"/>
          <w:szCs w:val="22"/>
        </w:rPr>
        <w:t xml:space="preserve">                               </w:t>
      </w:r>
      <w:r>
        <w:rPr>
          <w:i/>
        </w:rPr>
        <w:t>ООО «РН-Краснодарнефтегаз»</w:t>
      </w:r>
      <w:r w:rsidRPr="00DC6524">
        <w:rPr>
          <w:sz w:val="22"/>
          <w:szCs w:val="22"/>
        </w:rPr>
        <w:t xml:space="preserve"> действительно в течение 18 месяцев с даты его выдачи;</w:t>
      </w:r>
    </w:p>
    <w:p w:rsidR="00DF003D" w:rsidRDefault="00DF003D" w:rsidP="00DF003D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</w:t>
      </w:r>
      <w:r w:rsidR="008E45AF">
        <w:rPr>
          <w:sz w:val="22"/>
          <w:szCs w:val="22"/>
        </w:rPr>
        <w:t>реализации</w:t>
      </w:r>
      <w:r w:rsidRPr="00DC6524">
        <w:rPr>
          <w:sz w:val="22"/>
          <w:szCs w:val="22"/>
        </w:rPr>
        <w:t xml:space="preserve"> </w:t>
      </w:r>
      <w:r w:rsidR="001E1D46">
        <w:rPr>
          <w:sz w:val="22"/>
          <w:szCs w:val="22"/>
        </w:rPr>
        <w:t xml:space="preserve">                                                  </w:t>
      </w:r>
      <w:r>
        <w:rPr>
          <w:i/>
        </w:rPr>
        <w:t>ООО «РН-Краснодарнефтегаз»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DF003D" w:rsidRPr="00DC6524" w:rsidRDefault="00DF003D" w:rsidP="00DF003D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 xml:space="preserve">согласен на подписание договора в редакции </w:t>
      </w:r>
      <w:r>
        <w:rPr>
          <w:i/>
        </w:rPr>
        <w:t>ООО «РН-Краснодарнефтегаз»;</w:t>
      </w:r>
    </w:p>
    <w:p w:rsidR="00DF003D" w:rsidRPr="00DC6524" w:rsidRDefault="00DF003D" w:rsidP="00DF003D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>
        <w:rPr>
          <w:i/>
        </w:rPr>
        <w:t>ООО «РН-Краснодарнефтегаз»</w:t>
      </w:r>
      <w:r w:rsidRPr="00DC6524">
        <w:rPr>
          <w:sz w:val="22"/>
          <w:szCs w:val="22"/>
        </w:rPr>
        <w:t xml:space="preserve"> и дал на это согласие.</w:t>
      </w:r>
    </w:p>
    <w:p w:rsidR="00DF003D" w:rsidRPr="00203244" w:rsidRDefault="00DF003D" w:rsidP="00DF003D">
      <w:pPr>
        <w:pStyle w:val="a4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DF003D" w:rsidRPr="00203244" w:rsidTr="006F7EBC">
        <w:trPr>
          <w:trHeight w:val="1463"/>
        </w:trPr>
        <w:tc>
          <w:tcPr>
            <w:tcW w:w="1860" w:type="pct"/>
          </w:tcPr>
          <w:p w:rsidR="00DF003D" w:rsidRPr="00203244" w:rsidRDefault="00DF003D" w:rsidP="006F7EBC">
            <w:r w:rsidRPr="00203244">
              <w:lastRenderedPageBreak/>
              <w:t>Должность</w:t>
            </w:r>
          </w:p>
          <w:p w:rsidR="00DF003D" w:rsidRPr="00203244" w:rsidRDefault="008E45AF" w:rsidP="006F7EBC">
            <w:r>
              <w:t>Руководителя Покупателя</w:t>
            </w:r>
          </w:p>
          <w:p w:rsidR="00DF003D" w:rsidRPr="00203244" w:rsidRDefault="00DF003D" w:rsidP="006F7EBC">
            <w:pPr>
              <w:jc w:val="right"/>
            </w:pPr>
          </w:p>
          <w:p w:rsidR="00DF003D" w:rsidRPr="00203244" w:rsidRDefault="00DF003D" w:rsidP="006F7EBC">
            <w:r w:rsidRPr="00203244">
              <w:t xml:space="preserve">  МП</w:t>
            </w:r>
          </w:p>
        </w:tc>
        <w:tc>
          <w:tcPr>
            <w:tcW w:w="1227" w:type="pct"/>
          </w:tcPr>
          <w:p w:rsidR="00DF003D" w:rsidRPr="00203244" w:rsidRDefault="00DF003D" w:rsidP="006F7EBC">
            <w:pPr>
              <w:jc w:val="center"/>
            </w:pPr>
            <w:r w:rsidRPr="00203244">
              <w:t>_____________</w:t>
            </w:r>
          </w:p>
          <w:p w:rsidR="00DF003D" w:rsidRPr="00203244" w:rsidRDefault="00DF003D" w:rsidP="006F7EBC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DF003D" w:rsidRPr="00203244" w:rsidRDefault="00DF003D" w:rsidP="006F7EBC">
            <w:pPr>
              <w:jc w:val="center"/>
            </w:pPr>
            <w:r w:rsidRPr="00203244">
              <w:t>__________________________</w:t>
            </w:r>
          </w:p>
          <w:p w:rsidR="00DF003D" w:rsidRPr="00203244" w:rsidRDefault="00DF003D" w:rsidP="006F7EBC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DF003D" w:rsidRPr="00203244" w:rsidRDefault="00DF003D" w:rsidP="006F7EBC">
            <w:pPr>
              <w:jc w:val="center"/>
            </w:pPr>
            <w:r w:rsidRPr="00203244">
              <w:t>«____»___________ 20__ г.</w:t>
            </w:r>
          </w:p>
        </w:tc>
      </w:tr>
    </w:tbl>
    <w:p w:rsidR="00C664C9" w:rsidRDefault="00C664C9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sectPr w:rsidR="00793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252" w:rsidRDefault="008F3252" w:rsidP="00DF003D">
      <w:r>
        <w:separator/>
      </w:r>
    </w:p>
  </w:endnote>
  <w:endnote w:type="continuationSeparator" w:id="0">
    <w:p w:rsidR="008F3252" w:rsidRDefault="008F3252" w:rsidP="00DF0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252" w:rsidRDefault="008F3252" w:rsidP="00DF003D">
      <w:r>
        <w:separator/>
      </w:r>
    </w:p>
  </w:footnote>
  <w:footnote w:type="continuationSeparator" w:id="0">
    <w:p w:rsidR="008F3252" w:rsidRDefault="008F3252" w:rsidP="00DF003D">
      <w:r>
        <w:continuationSeparator/>
      </w:r>
    </w:p>
  </w:footnote>
  <w:footnote w:id="1">
    <w:p w:rsidR="00DF003D" w:rsidRPr="0063142C" w:rsidRDefault="00DF003D" w:rsidP="00DF003D">
      <w:pPr>
        <w:pStyle w:val="a6"/>
      </w:pPr>
      <w:r>
        <w:rPr>
          <w:rStyle w:val="a3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8"/>
  </w:num>
  <w:num w:numId="6">
    <w:abstractNumId w:val="2"/>
  </w:num>
  <w:num w:numId="7">
    <w:abstractNumId w:val="5"/>
  </w:num>
  <w:num w:numId="8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03D"/>
    <w:rsid w:val="000F6D76"/>
    <w:rsid w:val="001E1D46"/>
    <w:rsid w:val="004C11BF"/>
    <w:rsid w:val="0079304F"/>
    <w:rsid w:val="007D07ED"/>
    <w:rsid w:val="008E45AF"/>
    <w:rsid w:val="008F3252"/>
    <w:rsid w:val="00A34885"/>
    <w:rsid w:val="00C664C9"/>
    <w:rsid w:val="00DF003D"/>
    <w:rsid w:val="00DF4F1B"/>
    <w:rsid w:val="00F528FB"/>
    <w:rsid w:val="00F8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7A147"/>
  <w15:docId w15:val="{F7D41A49-4440-489F-86B7-EA53464F0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03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DF003D"/>
    <w:rPr>
      <w:rFonts w:cs="Times New Roman"/>
      <w:vertAlign w:val="superscript"/>
    </w:rPr>
  </w:style>
  <w:style w:type="paragraph" w:styleId="a4">
    <w:name w:val="List Paragraph"/>
    <w:basedOn w:val="a"/>
    <w:link w:val="a5"/>
    <w:uiPriority w:val="34"/>
    <w:qFormat/>
    <w:rsid w:val="00DF003D"/>
    <w:pPr>
      <w:ind w:left="708"/>
    </w:pPr>
  </w:style>
  <w:style w:type="paragraph" w:styleId="a6">
    <w:name w:val="footnote text"/>
    <w:basedOn w:val="a"/>
    <w:link w:val="a7"/>
    <w:uiPriority w:val="99"/>
    <w:rsid w:val="00DF003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DF00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basedOn w:val="a0"/>
    <w:link w:val="a4"/>
    <w:uiPriority w:val="34"/>
    <w:locked/>
    <w:rsid w:val="00DF00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9304F"/>
    <w:pPr>
      <w:numPr>
        <w:ilvl w:val="1"/>
        <w:numId w:val="8"/>
      </w:numPr>
      <w:spacing w:before="240" w:line="260" w:lineRule="atLeast"/>
    </w:pPr>
    <w:rPr>
      <w:rFonts w:eastAsia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5B802DFD.dotm</Template>
  <TotalTime>0</TotalTime>
  <Pages>4</Pages>
  <Words>988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RNKNG</Company>
  <LinksUpToDate>false</LinksUpToDate>
  <CharactersWithSpaces>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Назаренко</dc:creator>
  <cp:keywords/>
  <dc:description/>
  <cp:lastModifiedBy>Чумарева Елена Михайловна</cp:lastModifiedBy>
  <cp:revision>2</cp:revision>
  <dcterms:created xsi:type="dcterms:W3CDTF">2020-04-29T10:20:00Z</dcterms:created>
  <dcterms:modified xsi:type="dcterms:W3CDTF">2020-04-29T10:20:00Z</dcterms:modified>
</cp:coreProperties>
</file>